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LEDNEHAM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Baldwin Freville(q.v.), son</w:t>
      </w: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21-134)</w:t>
      </w: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B603A" w:rsidRDefault="00BB603A" w:rsidP="00BB6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BB6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03A" w:rsidRDefault="00BB603A" w:rsidP="00564E3C">
      <w:pPr>
        <w:spacing w:after="0" w:line="240" w:lineRule="auto"/>
      </w:pPr>
      <w:r>
        <w:separator/>
      </w:r>
    </w:p>
  </w:endnote>
  <w:endnote w:type="continuationSeparator" w:id="0">
    <w:p w:rsidR="00BB603A" w:rsidRDefault="00BB60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603A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03A" w:rsidRDefault="00BB603A" w:rsidP="00564E3C">
      <w:pPr>
        <w:spacing w:after="0" w:line="240" w:lineRule="auto"/>
      </w:pPr>
      <w:r>
        <w:separator/>
      </w:r>
    </w:p>
  </w:footnote>
  <w:footnote w:type="continuationSeparator" w:id="0">
    <w:p w:rsidR="00BB603A" w:rsidRDefault="00BB60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3A"/>
    <w:rsid w:val="00372DC6"/>
    <w:rsid w:val="00564E3C"/>
    <w:rsid w:val="0064591D"/>
    <w:rsid w:val="00BB603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98C92"/>
  <w15:chartTrackingRefBased/>
  <w15:docId w15:val="{AA3E0A3F-2FAA-4AFB-ADBC-9C55106E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B6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2015-12-09T19:50:00Z</dcterms:created>
  <dcterms:modified xsi:type="dcterms:W3CDTF">2015-12-09T19:50:00Z</dcterms:modified>
</cp:coreProperties>
</file>